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184F55FF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217125">
        <w:rPr>
          <w:b/>
          <w:bCs/>
          <w:color w:val="F9C66B" w:themeColor="accent6"/>
          <w:sz w:val="28"/>
        </w:rPr>
        <w:t>avtale for kjøp av lager- og logistikktjenester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601D9C95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30744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494B76">
              <w:t>.</w:t>
            </w:r>
            <w:r>
              <w:t xml:space="preserve"> </w:t>
            </w:r>
            <w:r w:rsidR="00494B76" w:rsidRPr="000E5C36">
              <w:rPr>
                <w:rFonts w:ascii="Oslo Sans Office" w:eastAsia="Oslo Sans Office" w:hAnsi="Oslo Sans Office" w:cs="Oslo Sans Office"/>
              </w:rPr>
              <w:t xml:space="preserve">Leverandøren skal ha erfaring fra lagertjenester og/eller bibliotektjenester. 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537B4F41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89157D">
              <w:t xml:space="preserve">. </w:t>
            </w:r>
            <w:r w:rsidR="0089157D" w:rsidRPr="00D80E7A">
              <w:rPr>
                <w:rFonts w:ascii="Oslo Sans Office" w:eastAsia="Times New Roman" w:hAnsi="Oslo Sans Office" w:cs="Segoe UI"/>
                <w:szCs w:val="20"/>
                <w:lang w:eastAsia="nb-NO"/>
              </w:rPr>
              <w:t>Leverandøren skal ha tilstrekkelig kapasitet og bemanning til å oppfylle kontrakten.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29756D" w14:textId="77777777" w:rsidR="0009654F" w:rsidRDefault="0009654F" w:rsidP="005D093C">
      <w:pPr>
        <w:spacing w:after="0" w:line="240" w:lineRule="auto"/>
      </w:pPr>
      <w:r>
        <w:separator/>
      </w:r>
    </w:p>
  </w:endnote>
  <w:endnote w:type="continuationSeparator" w:id="0">
    <w:p w14:paraId="4A075CB9" w14:textId="77777777" w:rsidR="0009654F" w:rsidRDefault="0009654F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2CCFA74A-0EEC-4227-B8C0-76FA8F84361B}"/>
    <w:embedBold r:id="rId2" w:fontKey="{366C3E3C-82D2-4116-9113-D1904E83010D}"/>
    <w:embedBoldItalic r:id="rId3" w:fontKey="{71A9AD6F-42A7-4796-85A0-54B66E7EB56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26C037CB-E0BB-4F50-8377-1D6BE8F314D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13934FA-2D0A-48CD-8886-D0044E6900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D10AEB" w14:textId="77777777" w:rsidR="0009654F" w:rsidRDefault="0009654F" w:rsidP="005D093C">
      <w:pPr>
        <w:spacing w:after="0" w:line="240" w:lineRule="auto"/>
      </w:pPr>
      <w:r>
        <w:separator/>
      </w:r>
    </w:p>
  </w:footnote>
  <w:footnote w:type="continuationSeparator" w:id="0">
    <w:p w14:paraId="49E415A6" w14:textId="77777777" w:rsidR="0009654F" w:rsidRDefault="0009654F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37795424">
    <w:abstractNumId w:val="0"/>
  </w:num>
  <w:num w:numId="2" w16cid:durableId="1654869027">
    <w:abstractNumId w:val="1"/>
  </w:num>
  <w:num w:numId="3" w16cid:durableId="18129392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9654F"/>
    <w:rsid w:val="000A6E4C"/>
    <w:rsid w:val="001124F9"/>
    <w:rsid w:val="00186573"/>
    <w:rsid w:val="001F112F"/>
    <w:rsid w:val="001F18CF"/>
    <w:rsid w:val="00217125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94B76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7F3A4A"/>
    <w:rsid w:val="008363CD"/>
    <w:rsid w:val="008620B7"/>
    <w:rsid w:val="0088045F"/>
    <w:rsid w:val="0089157D"/>
    <w:rsid w:val="008D5723"/>
    <w:rsid w:val="00951DE8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61D6A"/>
    <w:rsid w:val="00C8021F"/>
    <w:rsid w:val="00C83E04"/>
    <w:rsid w:val="00D3395E"/>
    <w:rsid w:val="00D44A50"/>
    <w:rsid w:val="00D651D4"/>
    <w:rsid w:val="00D8326C"/>
    <w:rsid w:val="00D95801"/>
    <w:rsid w:val="00DB7A58"/>
    <w:rsid w:val="00DC5A90"/>
    <w:rsid w:val="00E51F3C"/>
    <w:rsid w:val="00E80E78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00F193796FA2D4FAADE12F1E90E4DC1" ma:contentTypeVersion="3" ma:contentTypeDescription="Opprett et nytt dokument." ma:contentTypeScope="" ma:versionID="dc89f23ed381c1d5988013952bdb6549">
  <xsd:schema xmlns:xsd="http://www.w3.org/2001/XMLSchema" xmlns:xs="http://www.w3.org/2001/XMLSchema" xmlns:p="http://schemas.microsoft.com/office/2006/metadata/properties" xmlns:ns2="004b1531-9498-49af-b544-20709b7c6818" targetNamespace="http://schemas.microsoft.com/office/2006/metadata/properties" ma:root="true" ma:fieldsID="93fa04e996ca6543de8ae9119dc6ed25" ns2:_="">
    <xsd:import namespace="004b1531-9498-49af-b544-20709b7c68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4b1531-9498-49af-b544-20709b7c6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8C3085-48F8-414D-8CF5-69B45EE03D6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04b1531-9498-49af-b544-20709b7c6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222</Words>
  <Characters>1179</Characters>
  <Application>Microsoft Office Word</Application>
  <DocSecurity>0</DocSecurity>
  <Lines>9</Lines>
  <Paragraphs>2</Paragraphs>
  <ScaleCrop>false</ScaleCrop>
  <Company>Oslo kommune</Company>
  <LinksUpToDate>false</LinksUpToDate>
  <CharactersWithSpaces>1399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Wivian Røgeberg</cp:lastModifiedBy>
  <cp:revision>10</cp:revision>
  <dcterms:created xsi:type="dcterms:W3CDTF">2023-02-08T10:28:00Z</dcterms:created>
  <dcterms:modified xsi:type="dcterms:W3CDTF">2026-08-28T10:58:00Z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0x010100100F193796FA2D4FAADE12F1E90E4DC1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  <property fmtid="{D5CDD505-2E9C-101B-9397-08002B2CF9AE}" pid="14" name="xd_Signature">
    <vt:bool>false</vt:bool>
  </property>
  <property fmtid="{D5CDD505-2E9C-101B-9397-08002B2CF9AE}" pid="15" name="xd_ProgID">
    <vt:lpwstr/>
  </property>
  <property fmtid="{D5CDD505-2E9C-101B-9397-08002B2CF9AE}" pid="16" name="ComplianceAssetId">
    <vt:lpwstr/>
  </property>
  <property fmtid="{D5CDD505-2E9C-101B-9397-08002B2CF9AE}" pid="17" name="TemplateUrl">
    <vt:lpwstr/>
  </property>
  <property fmtid="{D5CDD505-2E9C-101B-9397-08002B2CF9AE}" pid="18" name="TriggerFlowInfo">
    <vt:lpwstr/>
  </property>
</Properties>
</file>